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7"/>
        <w:gridCol w:w="3079"/>
        <w:gridCol w:w="1324"/>
        <w:gridCol w:w="1122"/>
        <w:gridCol w:w="1320"/>
      </w:tblGrid>
      <w:tr w:rsidR="008D329F" w:rsidRPr="00E948BF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360C7E" w:rsidRDefault="008D329F" w:rsidP="00E948B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360C7E" w:rsidRPr="00360C7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="00360C7E" w:rsidRPr="00360C7E">
              <w:rPr>
                <w:color w:val="000000"/>
                <w:szCs w:val="22"/>
                <w:lang w:val="el-GR"/>
              </w:rPr>
              <w:t xml:space="preserve"> </w:t>
            </w:r>
            <w:proofErr w:type="spellStart"/>
            <w:r w:rsidR="00E948BF" w:rsidRPr="00E948BF">
              <w:rPr>
                <w:color w:val="000000"/>
                <w:szCs w:val="22"/>
                <w:lang w:val="el-GR"/>
              </w:rPr>
              <w:t>Miniature</w:t>
            </w:r>
            <w:proofErr w:type="spellEnd"/>
            <w:r w:rsidR="00E948BF" w:rsidRPr="00E948BF">
              <w:rPr>
                <w:color w:val="000000"/>
                <w:szCs w:val="22"/>
                <w:lang w:val="el-GR"/>
              </w:rPr>
              <w:t xml:space="preserve"> drill</w:t>
            </w:r>
            <w:bookmarkStart w:id="0" w:name="_GoBack"/>
            <w:bookmarkEnd w:id="0"/>
          </w:p>
        </w:tc>
      </w:tr>
      <w:tr w:rsidR="008D329F" w:rsidRPr="008D329F" w:rsidTr="00E948BF">
        <w:trPr>
          <w:trHeight w:val="654"/>
          <w:jc w:val="center"/>
        </w:trPr>
        <w:tc>
          <w:tcPr>
            <w:tcW w:w="1067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079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3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E948BF">
        <w:trPr>
          <w:trHeight w:val="330"/>
          <w:jc w:val="center"/>
        </w:trPr>
        <w:tc>
          <w:tcPr>
            <w:tcW w:w="1067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079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3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E948BF">
        <w:trPr>
          <w:trHeight w:val="330"/>
          <w:jc w:val="center"/>
        </w:trPr>
        <w:tc>
          <w:tcPr>
            <w:tcW w:w="1067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079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E948BF" w:rsidRPr="008D329F" w:rsidTr="004279DC">
        <w:trPr>
          <w:trHeight w:val="428"/>
          <w:jc w:val="center"/>
        </w:trPr>
        <w:tc>
          <w:tcPr>
            <w:tcW w:w="1067" w:type="dxa"/>
            <w:shd w:val="clear" w:color="auto" w:fill="auto"/>
            <w:vAlign w:val="center"/>
            <w:hideMark/>
          </w:tcPr>
          <w:p w:rsidR="00E948BF" w:rsidRPr="008D329F" w:rsidRDefault="00E948BF" w:rsidP="00E948B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48BF" w:rsidRPr="00E948BF" w:rsidRDefault="00E948BF" w:rsidP="00E948B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E948BF">
              <w:rPr>
                <w:rFonts w:ascii="Tahoma" w:hAnsi="Tahoma" w:cs="Tahoma"/>
                <w:color w:val="000000"/>
                <w:sz w:val="18"/>
                <w:szCs w:val="18"/>
              </w:rPr>
              <w:t>Rotational rate/speed 12000...20000rpm</w:t>
            </w:r>
          </w:p>
        </w:tc>
        <w:tc>
          <w:tcPr>
            <w:tcW w:w="1324" w:type="dxa"/>
            <w:hideMark/>
          </w:tcPr>
          <w:p w:rsidR="00E948BF" w:rsidRDefault="00E948BF" w:rsidP="00E948BF">
            <w:pPr>
              <w:jc w:val="center"/>
            </w:pPr>
            <w:r w:rsidRPr="000A0A4F"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948BF" w:rsidRPr="008D329F" w:rsidRDefault="00E948BF" w:rsidP="00E948B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0" w:type="dxa"/>
            <w:shd w:val="clear" w:color="000000" w:fill="D9D9D9"/>
            <w:vAlign w:val="center"/>
            <w:hideMark/>
          </w:tcPr>
          <w:p w:rsidR="00E948BF" w:rsidRPr="008D329F" w:rsidRDefault="00E948BF" w:rsidP="00E948B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E948BF" w:rsidRPr="008D329F" w:rsidTr="004279DC">
        <w:trPr>
          <w:trHeight w:val="567"/>
          <w:jc w:val="center"/>
        </w:trPr>
        <w:tc>
          <w:tcPr>
            <w:tcW w:w="1067" w:type="dxa"/>
            <w:shd w:val="clear" w:color="auto" w:fill="auto"/>
            <w:vAlign w:val="center"/>
            <w:hideMark/>
          </w:tcPr>
          <w:p w:rsidR="00E948BF" w:rsidRPr="008D329F" w:rsidRDefault="00E948BF" w:rsidP="00E948B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48BF" w:rsidRPr="00E948BF" w:rsidRDefault="00E948BF" w:rsidP="00E948B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948BF">
              <w:rPr>
                <w:rFonts w:ascii="Tahoma" w:hAnsi="Tahoma" w:cs="Tahoma"/>
                <w:color w:val="000000"/>
                <w:sz w:val="18"/>
                <w:szCs w:val="18"/>
              </w:rPr>
              <w:t>Maximum power 45W</w:t>
            </w:r>
          </w:p>
        </w:tc>
        <w:tc>
          <w:tcPr>
            <w:tcW w:w="1324" w:type="dxa"/>
          </w:tcPr>
          <w:p w:rsidR="00E948BF" w:rsidRDefault="00E948BF" w:rsidP="00E948BF">
            <w:pPr>
              <w:jc w:val="center"/>
            </w:pPr>
            <w:r w:rsidRPr="000A0A4F"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948BF" w:rsidRPr="008D329F" w:rsidRDefault="00E948BF" w:rsidP="00E948B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0" w:type="dxa"/>
            <w:shd w:val="clear" w:color="000000" w:fill="D9D9D9"/>
            <w:vAlign w:val="center"/>
            <w:hideMark/>
          </w:tcPr>
          <w:p w:rsidR="00E948BF" w:rsidRPr="008D329F" w:rsidRDefault="00E948BF" w:rsidP="00E948B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E948BF" w:rsidRPr="008D329F" w:rsidTr="004279DC">
        <w:trPr>
          <w:trHeight w:val="540"/>
          <w:jc w:val="center"/>
        </w:trPr>
        <w:tc>
          <w:tcPr>
            <w:tcW w:w="1067" w:type="dxa"/>
            <w:shd w:val="clear" w:color="auto" w:fill="auto"/>
            <w:vAlign w:val="center"/>
            <w:hideMark/>
          </w:tcPr>
          <w:p w:rsidR="00E948BF" w:rsidRPr="008D329F" w:rsidRDefault="00E948BF" w:rsidP="00E948B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48BF" w:rsidRPr="00E948BF" w:rsidRDefault="00E948BF" w:rsidP="00E948B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948BF">
              <w:rPr>
                <w:rFonts w:ascii="Tahoma" w:hAnsi="Tahoma" w:cs="Tahoma"/>
                <w:color w:val="000000"/>
                <w:sz w:val="18"/>
                <w:szCs w:val="18"/>
              </w:rPr>
              <w:t>Supply voltage 12...18V DC</w:t>
            </w:r>
          </w:p>
        </w:tc>
        <w:tc>
          <w:tcPr>
            <w:tcW w:w="1324" w:type="dxa"/>
          </w:tcPr>
          <w:p w:rsidR="00E948BF" w:rsidRDefault="00E948BF" w:rsidP="00E948BF">
            <w:pPr>
              <w:jc w:val="center"/>
            </w:pPr>
            <w:r w:rsidRPr="000A0A4F"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948BF" w:rsidRPr="008D329F" w:rsidRDefault="00E948BF" w:rsidP="00E948B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0" w:type="dxa"/>
            <w:shd w:val="clear" w:color="000000" w:fill="D9D9D9"/>
            <w:vAlign w:val="center"/>
            <w:hideMark/>
          </w:tcPr>
          <w:p w:rsidR="00E948BF" w:rsidRPr="008D329F" w:rsidRDefault="00E948BF" w:rsidP="00E948B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E948BF" w:rsidRPr="008D329F" w:rsidTr="004279DC">
        <w:trPr>
          <w:trHeight w:val="330"/>
          <w:jc w:val="center"/>
        </w:trPr>
        <w:tc>
          <w:tcPr>
            <w:tcW w:w="1067" w:type="dxa"/>
            <w:shd w:val="clear" w:color="auto" w:fill="auto"/>
            <w:vAlign w:val="center"/>
            <w:hideMark/>
          </w:tcPr>
          <w:p w:rsidR="00E948BF" w:rsidRPr="008D329F" w:rsidRDefault="00E948BF" w:rsidP="00E948B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48BF" w:rsidRPr="00E948BF" w:rsidRDefault="00E948BF" w:rsidP="00E948B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948BF">
              <w:rPr>
                <w:rFonts w:ascii="Tahoma" w:hAnsi="Tahoma" w:cs="Tahoma"/>
                <w:color w:val="000000"/>
                <w:sz w:val="18"/>
                <w:szCs w:val="18"/>
              </w:rPr>
              <w:t>Drill features supply voltage controlled rotational speed</w:t>
            </w:r>
          </w:p>
        </w:tc>
        <w:tc>
          <w:tcPr>
            <w:tcW w:w="1324" w:type="dxa"/>
          </w:tcPr>
          <w:p w:rsidR="00E948BF" w:rsidRDefault="00E948BF" w:rsidP="00E948BF">
            <w:pPr>
              <w:jc w:val="center"/>
            </w:pPr>
            <w:r w:rsidRPr="000A0A4F"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948BF" w:rsidRPr="008D329F" w:rsidRDefault="00E948BF" w:rsidP="00E948B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0" w:type="dxa"/>
            <w:shd w:val="clear" w:color="000000" w:fill="D9D9D9"/>
            <w:vAlign w:val="center"/>
            <w:hideMark/>
          </w:tcPr>
          <w:p w:rsidR="00E948BF" w:rsidRPr="008D329F" w:rsidRDefault="00E948BF" w:rsidP="00E948B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E948BF" w:rsidRPr="008D329F" w:rsidTr="004279DC">
        <w:trPr>
          <w:trHeight w:val="521"/>
          <w:jc w:val="center"/>
        </w:trPr>
        <w:tc>
          <w:tcPr>
            <w:tcW w:w="1067" w:type="dxa"/>
            <w:shd w:val="clear" w:color="auto" w:fill="auto"/>
            <w:vAlign w:val="center"/>
            <w:hideMark/>
          </w:tcPr>
          <w:p w:rsidR="00E948BF" w:rsidRPr="008D329F" w:rsidRDefault="00E948BF" w:rsidP="00E948B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48BF" w:rsidRPr="00E948BF" w:rsidRDefault="00E948BF" w:rsidP="00E948B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948BF">
              <w:rPr>
                <w:rFonts w:ascii="Tahoma" w:hAnsi="Tahoma" w:cs="Tahoma"/>
                <w:color w:val="000000"/>
                <w:sz w:val="18"/>
                <w:szCs w:val="18"/>
              </w:rPr>
              <w:t>Standard equipment 4 replaceable clamp bushings</w:t>
            </w:r>
          </w:p>
        </w:tc>
        <w:tc>
          <w:tcPr>
            <w:tcW w:w="1324" w:type="dxa"/>
          </w:tcPr>
          <w:p w:rsidR="00E948BF" w:rsidRDefault="00E948BF" w:rsidP="00E948BF">
            <w:pPr>
              <w:jc w:val="center"/>
            </w:pPr>
            <w:r w:rsidRPr="000A0A4F"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948BF" w:rsidRPr="008D329F" w:rsidRDefault="00E948BF" w:rsidP="00E948B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0" w:type="dxa"/>
            <w:shd w:val="clear" w:color="000000" w:fill="D9D9D9"/>
            <w:vAlign w:val="center"/>
            <w:hideMark/>
          </w:tcPr>
          <w:p w:rsidR="00E948BF" w:rsidRPr="008D329F" w:rsidRDefault="00E948BF" w:rsidP="00E948B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E948BF" w:rsidRPr="008D329F" w:rsidTr="004279DC">
        <w:trPr>
          <w:trHeight w:val="330"/>
          <w:jc w:val="center"/>
        </w:trPr>
        <w:tc>
          <w:tcPr>
            <w:tcW w:w="1067" w:type="dxa"/>
            <w:shd w:val="clear" w:color="auto" w:fill="auto"/>
            <w:vAlign w:val="center"/>
            <w:hideMark/>
          </w:tcPr>
          <w:p w:rsidR="00E948BF" w:rsidRPr="008D329F" w:rsidRDefault="00E948BF" w:rsidP="00E948B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48BF" w:rsidRPr="00E948BF" w:rsidRDefault="00E948BF" w:rsidP="00E948B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948BF">
              <w:rPr>
                <w:rFonts w:ascii="Tahoma" w:hAnsi="Tahoma" w:cs="Tahoma"/>
                <w:color w:val="000000"/>
                <w:sz w:val="18"/>
                <w:szCs w:val="18"/>
              </w:rPr>
              <w:t>Drill diameter 0.3...3.2mm</w:t>
            </w:r>
          </w:p>
        </w:tc>
        <w:tc>
          <w:tcPr>
            <w:tcW w:w="1324" w:type="dxa"/>
          </w:tcPr>
          <w:p w:rsidR="00E948BF" w:rsidRDefault="00E948BF" w:rsidP="00E948BF">
            <w:pPr>
              <w:jc w:val="center"/>
            </w:pPr>
            <w:r w:rsidRPr="000A0A4F"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948BF" w:rsidRPr="008D329F" w:rsidRDefault="00E948BF" w:rsidP="00E948B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0" w:type="dxa"/>
            <w:shd w:val="clear" w:color="000000" w:fill="D9D9D9"/>
            <w:vAlign w:val="center"/>
            <w:hideMark/>
          </w:tcPr>
          <w:p w:rsidR="00E948BF" w:rsidRPr="008D329F" w:rsidRDefault="00E948BF" w:rsidP="00E948B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E948BF" w:rsidRPr="008D329F" w:rsidTr="00E948BF">
        <w:trPr>
          <w:trHeight w:val="330"/>
          <w:jc w:val="center"/>
        </w:trPr>
        <w:tc>
          <w:tcPr>
            <w:tcW w:w="1067" w:type="dxa"/>
            <w:shd w:val="clear" w:color="auto" w:fill="auto"/>
            <w:vAlign w:val="center"/>
            <w:hideMark/>
          </w:tcPr>
          <w:p w:rsidR="00E948BF" w:rsidRPr="008D329F" w:rsidRDefault="00E948BF" w:rsidP="00E948B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E948BF" w:rsidRPr="008D329F" w:rsidRDefault="00E948BF" w:rsidP="00E948B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324" w:type="dxa"/>
            <w:shd w:val="clear" w:color="auto" w:fill="auto"/>
            <w:vAlign w:val="center"/>
            <w:hideMark/>
          </w:tcPr>
          <w:p w:rsidR="00E948BF" w:rsidRPr="008D329F" w:rsidRDefault="00E948BF" w:rsidP="00E948B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948BF" w:rsidRPr="008D329F" w:rsidRDefault="00E948BF" w:rsidP="00E948B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0" w:type="dxa"/>
            <w:shd w:val="clear" w:color="000000" w:fill="D9D9D9"/>
            <w:vAlign w:val="center"/>
            <w:hideMark/>
          </w:tcPr>
          <w:p w:rsidR="00E948BF" w:rsidRPr="008D329F" w:rsidRDefault="00E948BF" w:rsidP="00E948B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360C7E"/>
    <w:rsid w:val="007C3968"/>
    <w:rsid w:val="008D329F"/>
    <w:rsid w:val="009A6F68"/>
    <w:rsid w:val="00D43DFD"/>
    <w:rsid w:val="00E948BF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DDC03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9B01B779</Template>
  <TotalTime>0</TotalTime>
  <Pages>1</Pages>
  <Words>70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2025-12-03T09:03:00Z</dcterms:created>
  <dcterms:modified xsi:type="dcterms:W3CDTF">2025-12-03T09:03:00Z</dcterms:modified>
</cp:coreProperties>
</file>